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317" w:rsidRPr="00F25317" w:rsidRDefault="008C1C5C" w:rsidP="00F25317">
      <w:pPr>
        <w:jc w:val="center"/>
        <w:rPr>
          <w:b/>
        </w:rPr>
      </w:pPr>
      <w:r>
        <w:rPr>
          <w:b/>
        </w:rPr>
        <w:t xml:space="preserve">Chapter </w:t>
      </w:r>
      <w:r w:rsidR="00E95729">
        <w:rPr>
          <w:b/>
        </w:rPr>
        <w:t>16: Analysis of Variance Results</w:t>
      </w:r>
    </w:p>
    <w:p w:rsidR="00F25317" w:rsidRDefault="00E95729" w:rsidP="00F25317">
      <w:pPr>
        <w:jc w:val="center"/>
      </w:pPr>
      <w:bookmarkStart w:id="0" w:name="_AMO_67155683"/>
      <w:r>
        <w:t>One-Way Analysis of Variance</w:t>
      </w:r>
      <w:bookmarkEnd w:id="0"/>
    </w:p>
    <w:p w:rsidR="00E95729" w:rsidRDefault="00E95729" w:rsidP="00F25317">
      <w:pPr>
        <w:jc w:val="center"/>
      </w:pPr>
      <w:bookmarkStart w:id="1" w:name="_AMO_900004715"/>
      <w:r>
        <w:t>Results</w:t>
      </w:r>
      <w:bookmarkEnd w:id="1"/>
    </w:p>
    <w:p w:rsidR="00E95729" w:rsidRDefault="00E95729" w:rsidP="00F25317">
      <w:pPr>
        <w:jc w:val="center"/>
      </w:pPr>
      <w:bookmarkStart w:id="2" w:name="_AMO_913754539"/>
      <w:r>
        <w:t>The ANOVA Procedure</w:t>
      </w:r>
    </w:p>
    <w:bookmarkEnd w:id="2"/>
    <w:p w:rsidR="00E95729" w:rsidRDefault="00E95729" w:rsidP="00F25317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79"/>
        <w:gridCol w:w="764"/>
        <w:gridCol w:w="808"/>
      </w:tblGrid>
      <w:tr w:rsidR="00E95729" w:rsidTr="006961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3"/>
            <w:vAlign w:val="bottom"/>
          </w:tcPr>
          <w:p w:rsidR="00E95729" w:rsidRDefault="00E95729" w:rsidP="00E95729">
            <w:pPr>
              <w:jc w:val="center"/>
            </w:pPr>
            <w:bookmarkStart w:id="3" w:name="_AMO_454988401"/>
            <w:r>
              <w:t>Class Level Information</w:t>
            </w:r>
          </w:p>
        </w:tc>
      </w:tr>
      <w:tr w:rsidR="00E95729" w:rsidTr="00E957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E95729" w:rsidRDefault="00E95729" w:rsidP="00E95729">
            <w:r>
              <w:t>Class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Levels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r>
              <w:t>Values</w:t>
            </w:r>
          </w:p>
        </w:tc>
      </w:tr>
      <w:tr w:rsidR="00E95729" w:rsidTr="00E957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E95729" w:rsidRDefault="00E95729" w:rsidP="00E95729">
            <w:r>
              <w:t>PROMOTION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3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r>
              <w:t>1 2 3</w:t>
            </w:r>
          </w:p>
        </w:tc>
      </w:tr>
      <w:bookmarkEnd w:id="3"/>
    </w:tbl>
    <w:p w:rsidR="00E95729" w:rsidRDefault="00E95729" w:rsidP="00F25317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916"/>
        <w:gridCol w:w="440"/>
      </w:tblGrid>
      <w:tr w:rsidR="00E95729" w:rsidTr="00E957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E95729" w:rsidRDefault="00E95729" w:rsidP="00E95729">
            <w:bookmarkStart w:id="4" w:name="_AMO_105697072"/>
            <w:r>
              <w:t>Number of Observations Read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30</w:t>
            </w:r>
          </w:p>
        </w:tc>
      </w:tr>
      <w:tr w:rsidR="00E95729" w:rsidTr="00E957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E95729" w:rsidRDefault="00E95729" w:rsidP="00E95729">
            <w:r>
              <w:t>Number of Observations Used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30</w:t>
            </w:r>
          </w:p>
        </w:tc>
      </w:tr>
      <w:bookmarkEnd w:id="4"/>
    </w:tbl>
    <w:p w:rsidR="00E95729" w:rsidRDefault="00E95729" w:rsidP="00F25317">
      <w:pPr>
        <w:jc w:val="center"/>
      </w:pPr>
    </w:p>
    <w:p w:rsidR="00E95729" w:rsidRDefault="00E95729" w:rsidP="00F25317">
      <w:pPr>
        <w:jc w:val="center"/>
      </w:pPr>
    </w:p>
    <w:p w:rsidR="00E95729" w:rsidRDefault="00E95729" w:rsidP="00F25317">
      <w:pPr>
        <w:jc w:val="center"/>
      </w:pPr>
      <w:bookmarkStart w:id="5" w:name="_AMO_71572694"/>
      <w:r>
        <w:t xml:space="preserve">Dependent Variable: SALES   </w:t>
      </w:r>
      <w:proofErr w:type="spellStart"/>
      <w:r>
        <w:t>SALES</w:t>
      </w:r>
      <w:proofErr w:type="spellEnd"/>
    </w:p>
    <w:bookmarkEnd w:id="5"/>
    <w:p w:rsidR="00E95729" w:rsidRDefault="00E95729" w:rsidP="00F25317">
      <w:pPr>
        <w:jc w:val="center"/>
      </w:pPr>
    </w:p>
    <w:p w:rsidR="00E95729" w:rsidRDefault="00E95729" w:rsidP="00F25317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07"/>
        <w:gridCol w:w="453"/>
        <w:gridCol w:w="1601"/>
        <w:gridCol w:w="1409"/>
        <w:gridCol w:w="873"/>
        <w:gridCol w:w="828"/>
      </w:tblGrid>
      <w:tr w:rsidR="00E95729" w:rsidTr="00E957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E95729" w:rsidRDefault="00E95729" w:rsidP="00E95729">
            <w:bookmarkStart w:id="6" w:name="_AMO_233978879"/>
            <w:r>
              <w:t>Source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DF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Sum of Squares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Mean Square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F Value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proofErr w:type="spellStart"/>
            <w:r>
              <w:t>Pr</w:t>
            </w:r>
            <w:proofErr w:type="spellEnd"/>
            <w:r>
              <w:t xml:space="preserve"> &gt; F</w:t>
            </w:r>
          </w:p>
        </w:tc>
      </w:tr>
      <w:tr w:rsidR="00E95729" w:rsidTr="00E957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E95729" w:rsidRDefault="00E95729" w:rsidP="00E95729">
            <w:r>
              <w:t>Model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106.0666667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53.0333333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17.94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&lt;.0001</w:t>
            </w:r>
          </w:p>
        </w:tc>
      </w:tr>
      <w:tr w:rsidR="00E95729" w:rsidTr="00E957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E95729" w:rsidRDefault="00E95729" w:rsidP="00E95729">
            <w:r>
              <w:t>Error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27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79.8000000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2.9555556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</w:p>
        </w:tc>
      </w:tr>
      <w:tr w:rsidR="00E95729" w:rsidTr="00E957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E95729" w:rsidRDefault="00E95729" w:rsidP="00E95729">
            <w:r>
              <w:t>Corrected Total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29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185.8666667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</w:p>
        </w:tc>
      </w:tr>
      <w:bookmarkEnd w:id="6"/>
    </w:tbl>
    <w:p w:rsidR="00E95729" w:rsidRDefault="00E95729" w:rsidP="00F25317">
      <w:pPr>
        <w:jc w:val="center"/>
      </w:pPr>
    </w:p>
    <w:p w:rsidR="00E95729" w:rsidRDefault="00E95729" w:rsidP="00F25317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53"/>
        <w:gridCol w:w="1053"/>
        <w:gridCol w:w="1088"/>
        <w:gridCol w:w="1314"/>
      </w:tblGrid>
      <w:tr w:rsidR="00E95729" w:rsidTr="00E957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bookmarkStart w:id="7" w:name="_AMO_936987265"/>
            <w:r>
              <w:t>R-Square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proofErr w:type="spellStart"/>
            <w:r>
              <w:t>Coeff</w:t>
            </w:r>
            <w:proofErr w:type="spellEnd"/>
            <w:r>
              <w:t xml:space="preserve"> Var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Root MSE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SALES Mean</w:t>
            </w:r>
          </w:p>
        </w:tc>
      </w:tr>
      <w:tr w:rsidR="00E95729" w:rsidTr="00E957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0.570660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28.33802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1.719173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6.066667</w:t>
            </w:r>
          </w:p>
        </w:tc>
      </w:tr>
      <w:bookmarkEnd w:id="7"/>
    </w:tbl>
    <w:p w:rsidR="00E95729" w:rsidRDefault="00E95729" w:rsidP="00F25317">
      <w:pPr>
        <w:jc w:val="center"/>
      </w:pPr>
    </w:p>
    <w:p w:rsidR="00E95729" w:rsidRDefault="00E95729" w:rsidP="00F25317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79"/>
        <w:gridCol w:w="453"/>
        <w:gridCol w:w="1387"/>
        <w:gridCol w:w="1409"/>
        <w:gridCol w:w="873"/>
        <w:gridCol w:w="828"/>
      </w:tblGrid>
      <w:tr w:rsidR="00E95729" w:rsidTr="00E957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E95729" w:rsidRDefault="00E95729" w:rsidP="00E95729">
            <w:bookmarkStart w:id="8" w:name="_AMO_342828720"/>
            <w:r>
              <w:t>Source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DF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proofErr w:type="spellStart"/>
            <w:r>
              <w:t>Anova</w:t>
            </w:r>
            <w:proofErr w:type="spellEnd"/>
            <w:r>
              <w:t xml:space="preserve"> SS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Mean Square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F Value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proofErr w:type="spellStart"/>
            <w:r>
              <w:t>Pr</w:t>
            </w:r>
            <w:proofErr w:type="spellEnd"/>
            <w:r>
              <w:t xml:space="preserve"> &gt; F</w:t>
            </w:r>
          </w:p>
        </w:tc>
      </w:tr>
      <w:tr w:rsidR="00E95729" w:rsidTr="00E957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E95729" w:rsidRDefault="00E95729" w:rsidP="00E95729">
            <w:r>
              <w:t>PROMOTION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106.0666667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53.0333333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17.94</w:t>
            </w:r>
          </w:p>
        </w:tc>
        <w:tc>
          <w:tcPr>
            <w:tcW w:w="0" w:type="auto"/>
            <w:vAlign w:val="bottom"/>
          </w:tcPr>
          <w:p w:rsidR="00E95729" w:rsidRDefault="00E95729" w:rsidP="00E95729">
            <w:pPr>
              <w:jc w:val="right"/>
            </w:pPr>
            <w:r>
              <w:t>&lt;.0001</w:t>
            </w:r>
          </w:p>
        </w:tc>
      </w:tr>
    </w:tbl>
    <w:p w:rsidR="00E95729" w:rsidRPr="00F25317" w:rsidRDefault="00E95729" w:rsidP="00E95729">
      <w:pPr>
        <w:jc w:val="center"/>
      </w:pPr>
      <w:bookmarkStart w:id="9" w:name="_GoBack"/>
      <w:bookmarkEnd w:id="8"/>
      <w:bookmarkEnd w:id="9"/>
    </w:p>
    <w:sectPr w:rsidR="00E95729" w:rsidRPr="00F25317" w:rsidSect="00AD3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EF6" w:rsidRDefault="005C2EF6" w:rsidP="00BD32CA">
      <w:pPr>
        <w:spacing w:after="0" w:line="240" w:lineRule="auto"/>
      </w:pPr>
      <w:r>
        <w:separator/>
      </w:r>
    </w:p>
  </w:endnote>
  <w:endnote w:type="continuationSeparator" w:id="0">
    <w:p w:rsidR="005C2EF6" w:rsidRDefault="005C2EF6" w:rsidP="00BD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 w:rsidP="000915A3">
    <w:pPr>
      <w:pStyle w:val="Footer"/>
    </w:pPr>
    <w:r w:rsidRPr="000915A3">
      <w:rPr>
        <w:b/>
      </w:rPr>
      <w:t>SAS Enterprise Guide</w:t>
    </w:r>
    <w:r>
      <w:tab/>
    </w:r>
    <w:r>
      <w:tab/>
    </w:r>
    <w:sdt>
      <w:sdtPr>
        <w:id w:val="18564606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5729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EF6" w:rsidRDefault="005C2EF6" w:rsidP="00BD32CA">
      <w:pPr>
        <w:spacing w:after="0" w:line="240" w:lineRule="auto"/>
      </w:pPr>
      <w:r>
        <w:separator/>
      </w:r>
    </w:p>
  </w:footnote>
  <w:footnote w:type="continuationSeparator" w:id="0">
    <w:p w:rsidR="005C2EF6" w:rsidRDefault="005C2EF6" w:rsidP="00BD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DD33BB">
    <w:pPr>
      <w:pStyle w:val="Header"/>
    </w:pPr>
    <w:r>
      <w:rPr>
        <w:rFonts w:ascii="Arial" w:hAnsi="Arial" w:cs="Arial"/>
        <w:noProof/>
        <w:color w:val="959595"/>
        <w:sz w:val="20"/>
        <w:szCs w:val="20"/>
      </w:rPr>
      <w:drawing>
        <wp:inline distT="0" distB="0" distL="0" distR="0" wp14:anchorId="10BE0A5F" wp14:editId="65A0A11F">
          <wp:extent cx="640080" cy="266700"/>
          <wp:effectExtent l="0" t="0" r="7620" b="0"/>
          <wp:docPr id="1" name="Picture 1" descr="http://sww.sas.com/sasbrand/wp-content/uploads/2013/10/sas-maste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ww.sas.com/sasbrand/wp-content/uploads/2013/10/sas-master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33BB" w:rsidRDefault="00DD33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SingleObject_568259029_ROM_F0.SEC2.ANOVA_1.SEC1.HDR.TXT1" w:val="_AMO_67155683"/>
    <w:docVar w:name="_AMO_SingleObject_568259029_ROM_F0.SEC2.ANOVA_1.SEC1.HDR.TXT2" w:val="_AMO_900004715"/>
    <w:docVar w:name="_AMO_SingleObject_568259029_ROM_F0.SEC2.ANOVA_1.SEC1.SEC2.BDY.Data_Class_Levels" w:val="_AMO_454988401"/>
    <w:docVar w:name="_AMO_SingleObject_568259029_ROM_F0.SEC2.ANOVA_1.SEC1.SEC2.BDY.Data_Number_of_Observations" w:val="_AMO_105697072"/>
    <w:docVar w:name="_AMO_SingleObject_568259029_ROM_F0.SEC2.ANOVA_1.SEC1.SEC2.FTR.TXT1" w:val="_AMO_694794114"/>
    <w:docVar w:name="_AMO_SingleObject_568259029_ROM_F0.SEC2.ANOVA_1.SEC1.SEC2.HDR.TXT1" w:val="_AMO_913754539"/>
    <w:docVar w:name="_AMO_SingleObject_568259029_ROM_F0.SEC2.ANOVA_1.SEC2.HDR.TXT1" w:val="_AMO_636904781"/>
    <w:docVar w:name="_AMO_SingleObject_568259029_ROM_F0.SEC2.ANOVA_1.SEC2.HDR.TXT2" w:val="_AMO_612511577"/>
    <w:docVar w:name="_AMO_SingleObject_568259029_ROM_F0.SEC2.ANOVA_1.SEC2.SEC2.BDY.Analysis_of_Variance_SALES_Anova_Model_ANOVA" w:val="_AMO_342828720"/>
    <w:docVar w:name="_AMO_SingleObject_568259029_ROM_F0.SEC2.ANOVA_1.SEC2.SEC2.BDY.Analysis_of_Variance_SALES_Fit_Statistics" w:val="_AMO_936987265"/>
    <w:docVar w:name="_AMO_SingleObject_568259029_ROM_F0.SEC2.ANOVA_1.SEC2.SEC2.BDY.Analysis_of_Variance_SALES_Overall_ANOVA" w:val="_AMO_233978879"/>
    <w:docVar w:name="_AMO_SingleObject_568259029_ROM_F0.SEC2.ANOVA_1.SEC2.SEC2.FTR.TXT1" w:val="_AMO_188744358"/>
    <w:docVar w:name="_AMO_SingleObject_568259029_ROM_F0.SEC2.ANOVA_1.SEC2.SEC2.HDR.TXT1" w:val="_AMO_71572694"/>
    <w:docVar w:name="_AMO_SingleObject_748751766_ROM_F0.SEC2.Calis_1.SEC1.SEC1.BDY.Modeling_Specification_Covariance_Parameters" w:val="_AMO_348224376"/>
    <w:docVar w:name="_AMO_SingleObject_748751766_ROM_F0.SEC2.Calis_1.SEC1.SEC1.BDY.Modeling_Specification_Equations" w:val="_AMO_799447818"/>
    <w:docVar w:name="_AMO_SingleObject_748751766_ROM_F0.SEC2.Calis_1.SEC1.SEC1.BDY.Modeling_Specification_LINEQS_Model_Variables" w:val="_AMO_271193309"/>
    <w:docVar w:name="_AMO_SingleObject_748751766_ROM_F0.SEC2.Calis_1.SEC1.SEC1.BDY.Modeling_Specification_Modeling_Information" w:val="_AMO_834663685"/>
    <w:docVar w:name="_AMO_SingleObject_748751766_ROM_F0.SEC2.Calis_1.SEC1.SEC1.BDY.Modeling_Specification_Variances_of_Exogenous_Variables" w:val="_AMO_919486822"/>
    <w:docVar w:name="_AMO_SingleObject_748751766_ROM_F0.SEC2.Calis_1.SEC1.SEC1.HDR.TXT1" w:val="_AMO_315177746"/>
    <w:docVar w:name="_AMO_SingleObject_748751766_ROM_F0.SEC2.Calis_1.SEC2.SEC1.BDY.Descriptive_Statistics_Simple_Statistics" w:val="_AMO_601314646"/>
    <w:docVar w:name="_AMO_SingleObject_748751766_ROM_F0.SEC2.Calis_1.SEC2.SEC1.HDR.TXT1" w:val="_AMO_241874190"/>
    <w:docVar w:name="_AMO_SingleObject_748751766_ROM_F0.SEC2.Calis_1.SEC3.SEC1.BDY.Optimization_Initial_Estimation_Methods" w:val="_AMO_493535635"/>
    <w:docVar w:name="_AMO_SingleObject_748751766_ROM_F0.SEC2.Calis_1.SEC3.SEC1.BDY.Optimization_Initial_Parameter_Estimates" w:val="_AMO_971476307"/>
    <w:docVar w:name="_AMO_SingleObject_748751766_ROM_F0.SEC2.Calis_1.SEC3.SEC1.HDR.TXT1" w:val="_AMO_838499660"/>
    <w:docVar w:name="_AMO_SingleObject_748751766_ROM_F0.SEC2.Calis_1.SEC4.SEC1.HDR.Optimization" w:val="_AMO_471043202"/>
    <w:docVar w:name="_AMO_SingleObject_748751766_ROM_F0.SEC2.Calis_1.SEC4.SEC1.SEC2.HDR.Optimization" w:val="_AMO_771952043"/>
    <w:docVar w:name="_AMO_SingleObject_748751766_ROM_F0.SEC2.Calis_1.SEC4.SEC1.SEC3.BDY.Optimization_Convergence_Status" w:val="_AMO_341511701"/>
    <w:docVar w:name="_AMO_SingleObject_748751766_ROM_F0.SEC2.Calis_1.SEC4.SEC1.SEC3.BDY.Optimization_Iteration_History" w:val="_AMO_916054244"/>
    <w:docVar w:name="_AMO_SingleObject_748751766_ROM_F0.SEC2.Calis_1.SEC4.SEC1.SEC3.BDY.Optimization_Optimization_Results" w:val="_AMO_694684229"/>
    <w:docVar w:name="_AMO_SingleObject_748751766_ROM_F0.SEC2.Calis_1.SEC4.SEC1.SEC3.BDY.Optimization_Optimization_Start" w:val="_AMO_183449839"/>
    <w:docVar w:name="_AMO_SingleObject_748751766_ROM_F0.SEC2.Calis_1.SEC4.SEC1.SEC3.BDY.Optimization_Problem_Description" w:val="_AMO_454438990"/>
    <w:docVar w:name="_AMO_SingleObject_748751766_ROM_F0.SEC2.Calis_1.SEC4.SEC1.SEC3.HDR.Optimization" w:val="_AMO_920952098"/>
    <w:docVar w:name="_AMO_SingleObject_748751766_ROM_F0.SEC2.Calis_1.SEC5.SEC1.BDY.Fit_Fit_Summary" w:val="_AMO_694388057"/>
    <w:docVar w:name="_AMO_SingleObject_748751766_ROM_F0.SEC2.Calis_1.SEC5.SEC1.HDR.TXT1" w:val="_AMO_711400960"/>
    <w:docVar w:name="_AMO_SingleObject_748751766_ROM_F0.SEC2.Calis_1.SEC6.SEC1.BDY.ML_Estimation_Covariance_Parameters" w:val="_AMO_61549449"/>
    <w:docVar w:name="_AMO_SingleObject_748751766_ROM_F0.SEC2.Calis_1.SEC6.SEC1.BDY.ML_Estimation_Effects_in_Equations" w:val="_AMO_138316334"/>
    <w:docVar w:name="_AMO_SingleObject_748751766_ROM_F0.SEC2.Calis_1.SEC6.SEC1.BDY.ML_Estimation_Equations" w:val="_AMO_461837375"/>
    <w:docVar w:name="_AMO_SingleObject_748751766_ROM_F0.SEC2.Calis_1.SEC6.SEC1.BDY.ML_Estimation_Squared_Multiple_Correlations" w:val="_AMO_802507990"/>
    <w:docVar w:name="_AMO_SingleObject_748751766_ROM_F0.SEC2.Calis_1.SEC6.SEC1.BDY.ML_Estimation_Variances_of_Exogenous_Variables" w:val="_AMO_235569756"/>
    <w:docVar w:name="_AMO_SingleObject_748751766_ROM_F0.SEC2.Calis_1.SEC6.SEC1.HDR.TXT1" w:val="_AMO_504698870"/>
    <w:docVar w:name="_AMO_SingleObject_748751766_ROM_F0.SEC2.Calis_1.SEC7.SEC1.BDY.Standardized_Results_Covariance_Parameters" w:val="_AMO_909046968"/>
    <w:docVar w:name="_AMO_SingleObject_748751766_ROM_F0.SEC2.Calis_1.SEC7.SEC1.BDY.Standardized_Results_Effects_in_Equations" w:val="_AMO_360306797"/>
    <w:docVar w:name="_AMO_SingleObject_748751766_ROM_F0.SEC2.Calis_1.SEC7.SEC1.BDY.Standardized_Results_Equations" w:val="_AMO_616616494"/>
    <w:docVar w:name="_AMO_SingleObject_748751766_ROM_F0.SEC2.Calis_1.SEC7.SEC1.BDY.Standardized_Results_Variances_of_Exogenous_Variables" w:val="_AMO_827200085"/>
    <w:docVar w:name="_AMO_SingleObject_748751766_ROM_F0.SEC2.Calis_1.SEC7.SEC1.HDR.TXT1" w:val="_AMO_1460583"/>
  </w:docVars>
  <w:rsids>
    <w:rsidRoot w:val="00BD32CA"/>
    <w:rsid w:val="00007046"/>
    <w:rsid w:val="000820C0"/>
    <w:rsid w:val="000915A3"/>
    <w:rsid w:val="00144790"/>
    <w:rsid w:val="001B6431"/>
    <w:rsid w:val="002862EC"/>
    <w:rsid w:val="00416992"/>
    <w:rsid w:val="00542255"/>
    <w:rsid w:val="005478BA"/>
    <w:rsid w:val="00553FA4"/>
    <w:rsid w:val="005C2EF6"/>
    <w:rsid w:val="005C6EC8"/>
    <w:rsid w:val="00757B65"/>
    <w:rsid w:val="008C1C5C"/>
    <w:rsid w:val="00A8176C"/>
    <w:rsid w:val="00AB3D46"/>
    <w:rsid w:val="00AD3A2A"/>
    <w:rsid w:val="00AE422A"/>
    <w:rsid w:val="00AF6EF8"/>
    <w:rsid w:val="00BC21FF"/>
    <w:rsid w:val="00BD32CA"/>
    <w:rsid w:val="00DD33BB"/>
    <w:rsid w:val="00E63B17"/>
    <w:rsid w:val="00E95729"/>
    <w:rsid w:val="00F2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D2895A6-9C53-4D3E-A3EE-B97F5BB2B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SText">
    <w:name w:val="SAS Text"/>
    <w:basedOn w:val="Normal"/>
    <w:link w:val="SASTextChar"/>
    <w:qFormat/>
    <w:rsid w:val="00007046"/>
    <w:pPr>
      <w:spacing w:after="180" w:line="240" w:lineRule="auto"/>
    </w:pPr>
  </w:style>
  <w:style w:type="character" w:customStyle="1" w:styleId="SASTextChar">
    <w:name w:val="SAS Text Char"/>
    <w:basedOn w:val="DefaultParagraphFont"/>
    <w:link w:val="SASText"/>
    <w:rsid w:val="00007046"/>
  </w:style>
  <w:style w:type="paragraph" w:styleId="Header">
    <w:name w:val="header"/>
    <w:basedOn w:val="Normal"/>
    <w:link w:val="Head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CA"/>
  </w:style>
  <w:style w:type="paragraph" w:styleId="Footer">
    <w:name w:val="footer"/>
    <w:basedOn w:val="Normal"/>
    <w:link w:val="Foot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SAS Results Chapter 16 Analysis of Variance.docx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Prentice</dc:creator>
  <cp:keywords/>
  <dc:description/>
  <cp:lastModifiedBy>Pamela Prentice</cp:lastModifiedBy>
  <cp:revision>2</cp:revision>
  <dcterms:created xsi:type="dcterms:W3CDTF">2017-03-06T22:07:00Z</dcterms:created>
  <dcterms:modified xsi:type="dcterms:W3CDTF">2017-03-06T22:07:00Z</dcterms:modified>
</cp:coreProperties>
</file>